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1353A" w14:textId="37C70342" w:rsidR="006B2F86" w:rsidRDefault="00130AB3" w:rsidP="00E71FC3">
      <w:pPr>
        <w:pStyle w:val="NoSpacing"/>
      </w:pPr>
      <w:r>
        <w:rPr>
          <w:u w:val="single"/>
        </w:rPr>
        <w:t>Henry KEBELL</w:t>
      </w:r>
      <w:r>
        <w:t xml:space="preserve">    (fl.1480-9)</w:t>
      </w:r>
    </w:p>
    <w:p w14:paraId="68D4BB56" w14:textId="1B4A19E8" w:rsidR="00130AB3" w:rsidRDefault="00130AB3" w:rsidP="00E71FC3">
      <w:pPr>
        <w:pStyle w:val="NoSpacing"/>
      </w:pPr>
      <w:r>
        <w:t>of Coventry. Mercer and merchant of the Staple.</w:t>
      </w:r>
    </w:p>
    <w:p w14:paraId="04D0930E" w14:textId="50A63549" w:rsidR="00130AB3" w:rsidRDefault="00130AB3" w:rsidP="00E71FC3">
      <w:pPr>
        <w:pStyle w:val="NoSpacing"/>
      </w:pPr>
    </w:p>
    <w:p w14:paraId="13570A03" w14:textId="0D27DC6D" w:rsidR="00130AB3" w:rsidRDefault="00130AB3" w:rsidP="00E71FC3">
      <w:pPr>
        <w:pStyle w:val="NoSpacing"/>
      </w:pPr>
    </w:p>
    <w:p w14:paraId="4D3FF213" w14:textId="6F23A15B" w:rsidR="00130AB3" w:rsidRDefault="00130AB3" w:rsidP="00E71FC3">
      <w:pPr>
        <w:pStyle w:val="NoSpacing"/>
      </w:pPr>
      <w:r>
        <w:t>He lived in Earl Street.   (Ricardian XXIX p.77)</w:t>
      </w:r>
    </w:p>
    <w:p w14:paraId="44F20450" w14:textId="139C4C67" w:rsidR="00130AB3" w:rsidRDefault="00130AB3" w:rsidP="00E71FC3">
      <w:pPr>
        <w:pStyle w:val="NoSpacing"/>
      </w:pPr>
    </w:p>
    <w:p w14:paraId="6E2BCF00" w14:textId="21B12D0F" w:rsidR="00130AB3" w:rsidRDefault="00130AB3" w:rsidP="00E71FC3">
      <w:pPr>
        <w:pStyle w:val="NoSpacing"/>
      </w:pPr>
    </w:p>
    <w:p w14:paraId="251A6E3E" w14:textId="20821337" w:rsidR="00130AB3" w:rsidRDefault="00130AB3" w:rsidP="00E71FC3">
      <w:pPr>
        <w:pStyle w:val="NoSpacing"/>
      </w:pPr>
      <w:r>
        <w:tab/>
        <w:t>1480</w:t>
      </w:r>
      <w:r>
        <w:tab/>
        <w:t>He was Sheriff.  (ibid.p.81)</w:t>
      </w:r>
    </w:p>
    <w:p w14:paraId="5EC0907A" w14:textId="001EE0E6" w:rsidR="00130AB3" w:rsidRDefault="00130AB3" w:rsidP="00E71FC3">
      <w:pPr>
        <w:pStyle w:val="NoSpacing"/>
      </w:pPr>
      <w:r>
        <w:tab/>
        <w:t>1481</w:t>
      </w:r>
      <w:r>
        <w:tab/>
        <w:t>He was Sheriff again.   (ibid.)</w:t>
      </w:r>
    </w:p>
    <w:p w14:paraId="3BA68C28" w14:textId="7607B2B7" w:rsidR="00130AB3" w:rsidRDefault="00130AB3" w:rsidP="00E71FC3">
      <w:pPr>
        <w:pStyle w:val="NoSpacing"/>
      </w:pPr>
      <w:r>
        <w:t>25 Jan.1484</w:t>
      </w:r>
      <w:r>
        <w:tab/>
        <w:t>He was elected Mayor.  (ibid.)</w:t>
      </w:r>
    </w:p>
    <w:p w14:paraId="205FFF3C" w14:textId="433BE43D" w:rsidR="00130AB3" w:rsidRDefault="00130AB3" w:rsidP="00E71FC3">
      <w:pPr>
        <w:pStyle w:val="NoSpacing"/>
      </w:pPr>
      <w:r>
        <w:tab/>
        <w:t>1485</w:t>
      </w:r>
      <w:r>
        <w:tab/>
        <w:t>He was Sheriff for a third time.   (ibid.)</w:t>
      </w:r>
    </w:p>
    <w:p w14:paraId="6BAFDE5C" w14:textId="3927F814" w:rsidR="00130AB3" w:rsidRDefault="00130AB3" w:rsidP="00E71FC3">
      <w:pPr>
        <w:pStyle w:val="NoSpacing"/>
      </w:pPr>
      <w:r>
        <w:tab/>
        <w:t>1489</w:t>
      </w:r>
      <w:r>
        <w:tab/>
        <w:t>He was Sheriff again.   (ibid.)</w:t>
      </w:r>
    </w:p>
    <w:p w14:paraId="4D64DB9A" w14:textId="31496F99" w:rsidR="00130AB3" w:rsidRDefault="00130AB3" w:rsidP="00E71FC3">
      <w:pPr>
        <w:pStyle w:val="NoSpacing"/>
      </w:pPr>
    </w:p>
    <w:p w14:paraId="694B1373" w14:textId="00361EF0" w:rsidR="00130AB3" w:rsidRDefault="00130AB3" w:rsidP="00E71FC3">
      <w:pPr>
        <w:pStyle w:val="NoSpacing"/>
      </w:pPr>
    </w:p>
    <w:p w14:paraId="374D8FD7" w14:textId="0523C42C" w:rsidR="00130AB3" w:rsidRPr="00130AB3" w:rsidRDefault="00130AB3" w:rsidP="00E71FC3">
      <w:pPr>
        <w:pStyle w:val="NoSpacing"/>
      </w:pPr>
      <w:r>
        <w:t>12 October 2019</w:t>
      </w:r>
      <w:bookmarkStart w:id="0" w:name="_GoBack"/>
      <w:bookmarkEnd w:id="0"/>
    </w:p>
    <w:sectPr w:rsidR="00130AB3" w:rsidRPr="00130A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9FA33" w14:textId="77777777" w:rsidR="00130AB3" w:rsidRDefault="00130AB3" w:rsidP="00E71FC3">
      <w:pPr>
        <w:spacing w:after="0" w:line="240" w:lineRule="auto"/>
      </w:pPr>
      <w:r>
        <w:separator/>
      </w:r>
    </w:p>
  </w:endnote>
  <w:endnote w:type="continuationSeparator" w:id="0">
    <w:p w14:paraId="65903C29" w14:textId="77777777" w:rsidR="00130AB3" w:rsidRDefault="00130A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114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A9365" w14:textId="77777777" w:rsidR="00130AB3" w:rsidRDefault="00130AB3" w:rsidP="00E71FC3">
      <w:pPr>
        <w:spacing w:after="0" w:line="240" w:lineRule="auto"/>
      </w:pPr>
      <w:r>
        <w:separator/>
      </w:r>
    </w:p>
  </w:footnote>
  <w:footnote w:type="continuationSeparator" w:id="0">
    <w:p w14:paraId="735D9F19" w14:textId="77777777" w:rsidR="00130AB3" w:rsidRDefault="00130A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AB3"/>
    <w:rsid w:val="00130AB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3AA1"/>
  <w15:chartTrackingRefBased/>
  <w15:docId w15:val="{2D02AA04-F7CF-46B6-9344-2003CE46B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2019-10-12T20:15:00Z</dcterms:created>
  <dcterms:modified xsi:type="dcterms:W3CDTF">2019-10-12T20:21:00Z</dcterms:modified>
</cp:coreProperties>
</file>